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F12" w:rsidRDefault="00BC5886" w:rsidP="000B4E53">
      <w:pPr>
        <w:pStyle w:val="Title"/>
      </w:pPr>
      <w:r>
        <w:t>Engineering Department</w:t>
      </w:r>
    </w:p>
    <w:p w:rsidR="00BC5886" w:rsidRDefault="00493168" w:rsidP="000B4E53">
      <w:pPr>
        <w:pStyle w:val="Subtitle"/>
      </w:pPr>
      <w:r>
        <w:t>Engineering Change Order (ECO)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180"/>
        <w:gridCol w:w="1386"/>
        <w:gridCol w:w="1092"/>
        <w:gridCol w:w="1248"/>
        <w:gridCol w:w="1834"/>
        <w:gridCol w:w="236"/>
        <w:gridCol w:w="2464"/>
        <w:gridCol w:w="12"/>
      </w:tblGrid>
      <w:tr w:rsidR="00170B6A" w:rsidTr="00C41E14">
        <w:trPr>
          <w:gridAfter w:val="1"/>
          <w:wAfter w:w="12" w:type="dxa"/>
          <w:jc w:val="center"/>
        </w:trPr>
        <w:tc>
          <w:tcPr>
            <w:tcW w:w="864" w:type="dxa"/>
            <w:gridSpan w:val="2"/>
          </w:tcPr>
          <w:p w:rsidR="00170B6A" w:rsidRPr="00A86F82" w:rsidRDefault="00170B6A" w:rsidP="00700811">
            <w:pPr>
              <w:pStyle w:val="TableHeadings"/>
              <w:rPr>
                <w:rStyle w:val="Strong"/>
              </w:rPr>
            </w:pPr>
            <w:r w:rsidRPr="00A86F82">
              <w:t>ECO #:</w:t>
            </w:r>
          </w:p>
        </w:tc>
        <w:sdt>
          <w:sdtPr>
            <w:id w:val="-1700768884"/>
            <w:placeholder>
              <w:docPart w:val="562FDDB810534EC78D0C502AB48918BC"/>
            </w:placeholder>
            <w:text/>
          </w:sdtPr>
          <w:sdtEndPr/>
          <w:sdtContent>
            <w:tc>
              <w:tcPr>
                <w:tcW w:w="2478" w:type="dxa"/>
                <w:gridSpan w:val="2"/>
                <w:tcBorders>
                  <w:bottom w:val="single" w:sz="4" w:space="0" w:color="auto"/>
                </w:tcBorders>
              </w:tcPr>
              <w:p w:rsidR="00170B6A" w:rsidRPr="00A86F82" w:rsidRDefault="00DA2E57" w:rsidP="007F7B9B">
                <w:r>
                  <w:t>70060-1</w:t>
                </w:r>
              </w:p>
            </w:tc>
          </w:sdtContent>
        </w:sdt>
        <w:tc>
          <w:tcPr>
            <w:tcW w:w="3082" w:type="dxa"/>
            <w:gridSpan w:val="2"/>
          </w:tcPr>
          <w:p w:rsidR="00170B6A" w:rsidRPr="00A86F82" w:rsidRDefault="00700811" w:rsidP="002452A7">
            <w:pPr>
              <w:pStyle w:val="TableHeadings"/>
              <w:jc w:val="right"/>
              <w:rPr>
                <w:rStyle w:val="Strong"/>
              </w:rPr>
            </w:pPr>
            <w:r>
              <w:t>Effective</w:t>
            </w:r>
            <w:r w:rsidR="00170B6A" w:rsidRPr="00A86F82">
              <w:t xml:space="preserve"> Date:</w:t>
            </w:r>
          </w:p>
        </w:tc>
        <w:sdt>
          <w:sdtPr>
            <w:alias w:val="Published Date"/>
            <w:tag w:val="Published Date"/>
            <w:id w:val="-1612198693"/>
            <w:placeholder>
              <w:docPart w:val="31A6A4D33E9847D49DB95A9CAC77CF91"/>
            </w:placeholder>
            <w:date w:fullDate="2017-04-19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700" w:type="dxa"/>
                <w:gridSpan w:val="2"/>
                <w:tcBorders>
                  <w:bottom w:val="single" w:sz="4" w:space="0" w:color="auto"/>
                </w:tcBorders>
              </w:tcPr>
              <w:p w:rsidR="00170B6A" w:rsidRPr="00A86F82" w:rsidRDefault="00DA2E57" w:rsidP="007F7B9B">
                <w:r>
                  <w:t>April 19, 2017</w:t>
                </w:r>
              </w:p>
            </w:tc>
          </w:sdtContent>
        </w:sdt>
      </w:tr>
      <w:tr w:rsidR="00A86F82" w:rsidTr="00C41E14">
        <w:trPr>
          <w:jc w:val="center"/>
        </w:trPr>
        <w:tc>
          <w:tcPr>
            <w:tcW w:w="9136" w:type="dxa"/>
            <w:gridSpan w:val="9"/>
          </w:tcPr>
          <w:p w:rsidR="00A86F82" w:rsidRPr="00A86F82" w:rsidRDefault="00A86F82" w:rsidP="00A86F82"/>
        </w:tc>
      </w:tr>
      <w:tr w:rsidR="00A86F82" w:rsidTr="00C41E14">
        <w:trPr>
          <w:jc w:val="center"/>
        </w:trPr>
        <w:tc>
          <w:tcPr>
            <w:tcW w:w="684" w:type="dxa"/>
          </w:tcPr>
          <w:p w:rsidR="00A86F82" w:rsidRPr="00A86F82" w:rsidRDefault="00A86F82" w:rsidP="00F2577D">
            <w:pPr>
              <w:pStyle w:val="TableHeadings"/>
              <w:jc w:val="right"/>
              <w:rPr>
                <w:rStyle w:val="Strong"/>
              </w:rPr>
            </w:pPr>
            <w:r w:rsidRPr="00A86F82">
              <w:t>Title:</w:t>
            </w:r>
          </w:p>
        </w:tc>
        <w:sdt>
          <w:sdtPr>
            <w:alias w:val="ECO Title"/>
            <w:tag w:val="ECO Title"/>
            <w:id w:val="1835954858"/>
            <w:placeholder>
              <w:docPart w:val="06A7E88C02C94B35B8DDD0038C6FE2B2"/>
            </w:placeholder>
            <w:showingPlcHdr/>
            <w:text/>
          </w:sdtPr>
          <w:sdtEndPr/>
          <w:sdtContent>
            <w:tc>
              <w:tcPr>
                <w:tcW w:w="8452" w:type="dxa"/>
                <w:gridSpan w:val="8"/>
                <w:tcBorders>
                  <w:bottom w:val="single" w:sz="4" w:space="0" w:color="auto"/>
                </w:tcBorders>
              </w:tcPr>
              <w:p w:rsidR="00A86F82" w:rsidRPr="00A86F82" w:rsidRDefault="007F7B9B" w:rsidP="007F7B9B">
                <w:r w:rsidRPr="0073046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E2C5E" w:rsidTr="00D67864">
        <w:trPr>
          <w:jc w:val="center"/>
        </w:trPr>
        <w:tc>
          <w:tcPr>
            <w:tcW w:w="9136" w:type="dxa"/>
            <w:gridSpan w:val="9"/>
          </w:tcPr>
          <w:p w:rsidR="005E2C5E" w:rsidRDefault="005E2C5E" w:rsidP="00767F1B"/>
          <w:p w:rsidR="00700811" w:rsidRDefault="00700811" w:rsidP="00767F1B"/>
        </w:tc>
      </w:tr>
      <w:tr w:rsidR="007D7E26" w:rsidTr="007D7E26">
        <w:trPr>
          <w:jc w:val="center"/>
        </w:trPr>
        <w:tc>
          <w:tcPr>
            <w:tcW w:w="2250" w:type="dxa"/>
            <w:gridSpan w:val="3"/>
          </w:tcPr>
          <w:p w:rsidR="007D7E26" w:rsidRDefault="007D7E26" w:rsidP="00F2577D">
            <w:pPr>
              <w:pStyle w:val="TableHeadings"/>
              <w:jc w:val="right"/>
            </w:pPr>
            <w:r w:rsidRPr="007D7E26">
              <w:t>Author</w:t>
            </w:r>
            <w:r>
              <w:t>:</w:t>
            </w:r>
          </w:p>
        </w:tc>
        <w:sdt>
          <w:sdtPr>
            <w:id w:val="858702206"/>
            <w:placeholder>
              <w:docPart w:val="8E65800620B14A54A7D0C8D4D1BDBBB9"/>
            </w:placeholder>
            <w:text/>
          </w:sdtPr>
          <w:sdtEndPr/>
          <w:sdtContent>
            <w:tc>
              <w:tcPr>
                <w:tcW w:w="2340" w:type="dxa"/>
                <w:gridSpan w:val="2"/>
                <w:tcBorders>
                  <w:bottom w:val="single" w:sz="4" w:space="0" w:color="000000"/>
                </w:tcBorders>
              </w:tcPr>
              <w:p w:rsidR="007D7E26" w:rsidRDefault="00DA2E57" w:rsidP="007F7B9B">
                <w:proofErr w:type="spellStart"/>
                <w:r>
                  <w:t>gd</w:t>
                </w:r>
                <w:proofErr w:type="spellEnd"/>
              </w:p>
            </w:tc>
          </w:sdtContent>
        </w:sdt>
        <w:tc>
          <w:tcPr>
            <w:tcW w:w="2070" w:type="dxa"/>
            <w:gridSpan w:val="2"/>
          </w:tcPr>
          <w:p w:rsidR="007D7E26" w:rsidRDefault="007D7E26" w:rsidP="002452A7">
            <w:pPr>
              <w:pStyle w:val="TableHeadings"/>
              <w:jc w:val="right"/>
            </w:pPr>
            <w:r w:rsidRPr="007D7E26">
              <w:t>Date</w:t>
            </w:r>
            <w:r>
              <w:t>:</w:t>
            </w:r>
          </w:p>
        </w:tc>
        <w:sdt>
          <w:sdtPr>
            <w:alias w:val="Author Date"/>
            <w:tag w:val="Author Date"/>
            <w:id w:val="-1513300851"/>
            <w:placeholder>
              <w:docPart w:val="FFFA509B69E94004BF9521D21243366B"/>
            </w:placeholder>
            <w:date w:fullDate="2017-04-19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76" w:type="dxa"/>
                <w:gridSpan w:val="2"/>
                <w:tcBorders>
                  <w:bottom w:val="single" w:sz="4" w:space="0" w:color="000000"/>
                </w:tcBorders>
              </w:tcPr>
              <w:p w:rsidR="007D7E26" w:rsidRDefault="00DA2E57" w:rsidP="007F7B9B">
                <w:r>
                  <w:t>April 19, 2017</w:t>
                </w:r>
              </w:p>
            </w:tc>
          </w:sdtContent>
        </w:sdt>
      </w:tr>
      <w:tr w:rsidR="007D7E26" w:rsidTr="007D7E26">
        <w:trPr>
          <w:jc w:val="center"/>
        </w:trPr>
        <w:tc>
          <w:tcPr>
            <w:tcW w:w="2250" w:type="dxa"/>
            <w:gridSpan w:val="3"/>
          </w:tcPr>
          <w:p w:rsidR="007D7E26" w:rsidRDefault="007D7E26" w:rsidP="00A64579">
            <w:pPr>
              <w:pStyle w:val="TableHeadings"/>
            </w:pPr>
            <w:r w:rsidRPr="007D7E26">
              <w:t>Engineering</w:t>
            </w:r>
            <w:r>
              <w:t xml:space="preserve"> </w:t>
            </w:r>
            <w:r w:rsidRPr="00A64579">
              <w:t>Approval</w:t>
            </w:r>
            <w:r>
              <w:t>:</w:t>
            </w:r>
          </w:p>
        </w:tc>
        <w:sdt>
          <w:sdtPr>
            <w:id w:val="-609201437"/>
            <w:placeholder>
              <w:docPart w:val="6B602EBC0F8445CB96AEEF7CF31428AF"/>
            </w:placeholder>
            <w:text/>
          </w:sdtPr>
          <w:sdtEndPr/>
          <w:sdtContent>
            <w:tc>
              <w:tcPr>
                <w:tcW w:w="2340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7D7E26" w:rsidRDefault="00DA2E57" w:rsidP="007F7B9B">
                <w:proofErr w:type="spellStart"/>
                <w:r>
                  <w:t>aeg</w:t>
                </w:r>
                <w:proofErr w:type="spellEnd"/>
              </w:p>
            </w:tc>
          </w:sdtContent>
        </w:sdt>
        <w:tc>
          <w:tcPr>
            <w:tcW w:w="2070" w:type="dxa"/>
            <w:gridSpan w:val="2"/>
          </w:tcPr>
          <w:p w:rsidR="007D7E26" w:rsidRDefault="007D7E26" w:rsidP="002452A7">
            <w:pPr>
              <w:pStyle w:val="TableHeadings"/>
              <w:jc w:val="right"/>
            </w:pPr>
            <w:r w:rsidRPr="007D7E26">
              <w:t>Date</w:t>
            </w:r>
            <w:r>
              <w:t>:</w:t>
            </w:r>
          </w:p>
        </w:tc>
        <w:sdt>
          <w:sdtPr>
            <w:alias w:val="Engineering Approval Date"/>
            <w:tag w:val="Engineering Approval Date"/>
            <w:id w:val="-305625400"/>
            <w:placeholder>
              <w:docPart w:val="A489167998AB4205A3D2089B24CD2408"/>
            </w:placeholder>
            <w:date w:fullDate="2017-04-19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76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7D7E26" w:rsidRDefault="00DA2E57" w:rsidP="007F7B9B">
                <w:r>
                  <w:t>April 19, 2017</w:t>
                </w:r>
              </w:p>
            </w:tc>
          </w:sdtContent>
        </w:sdt>
      </w:tr>
      <w:tr w:rsidR="0086338B" w:rsidTr="00F24473">
        <w:trPr>
          <w:jc w:val="center"/>
        </w:trPr>
        <w:tc>
          <w:tcPr>
            <w:tcW w:w="2250" w:type="dxa"/>
            <w:gridSpan w:val="3"/>
          </w:tcPr>
          <w:p w:rsidR="0086338B" w:rsidRDefault="0086338B" w:rsidP="00F24473">
            <w:pPr>
              <w:pStyle w:val="TableHeadings"/>
            </w:pPr>
            <w:r>
              <w:t xml:space="preserve">Operations </w:t>
            </w:r>
            <w:r w:rsidRPr="00A64579">
              <w:t>Approval</w:t>
            </w:r>
            <w:r>
              <w:t>:</w:t>
            </w:r>
          </w:p>
        </w:tc>
        <w:sdt>
          <w:sdtPr>
            <w:id w:val="341284798"/>
            <w:placeholder>
              <w:docPart w:val="D0E855CE038D47D593481787999EB29D"/>
            </w:placeholder>
            <w:showingPlcHdr/>
            <w:text/>
          </w:sdtPr>
          <w:sdtEndPr/>
          <w:sdtContent>
            <w:tc>
              <w:tcPr>
                <w:tcW w:w="2340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86338B" w:rsidRDefault="0086338B" w:rsidP="00F24473">
                <w:r w:rsidRPr="0073046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2070" w:type="dxa"/>
            <w:gridSpan w:val="2"/>
          </w:tcPr>
          <w:p w:rsidR="0086338B" w:rsidRDefault="0086338B" w:rsidP="00F24473">
            <w:pPr>
              <w:pStyle w:val="TableHeadings"/>
              <w:jc w:val="right"/>
            </w:pPr>
            <w:r w:rsidRPr="007D7E26">
              <w:t>Date</w:t>
            </w:r>
            <w:r>
              <w:t>:</w:t>
            </w:r>
          </w:p>
        </w:tc>
        <w:sdt>
          <w:sdtPr>
            <w:alias w:val="Engineering Approval Date"/>
            <w:tag w:val="Engineering Approval Date"/>
            <w:id w:val="-961112787"/>
            <w:placeholder>
              <w:docPart w:val="C8D2F8D6A5C149F4A80EC78F230AE285"/>
            </w:placeholder>
            <w:showingPlcHdr/>
            <w:date w:fullDate="2014-02-21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76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86338B" w:rsidRDefault="0086338B" w:rsidP="00F24473">
                <w:r w:rsidRPr="00730463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7D7E26" w:rsidTr="007D7E26">
        <w:trPr>
          <w:jc w:val="center"/>
        </w:trPr>
        <w:tc>
          <w:tcPr>
            <w:tcW w:w="2250" w:type="dxa"/>
            <w:gridSpan w:val="3"/>
          </w:tcPr>
          <w:p w:rsidR="0086338B" w:rsidRDefault="0086338B" w:rsidP="005E2C5E"/>
        </w:tc>
        <w:tc>
          <w:tcPr>
            <w:tcW w:w="2340" w:type="dxa"/>
            <w:gridSpan w:val="2"/>
            <w:tcBorders>
              <w:top w:val="single" w:sz="4" w:space="0" w:color="000000"/>
            </w:tcBorders>
          </w:tcPr>
          <w:p w:rsidR="007D7E26" w:rsidRDefault="007D7E26" w:rsidP="00767F1B"/>
        </w:tc>
        <w:tc>
          <w:tcPr>
            <w:tcW w:w="2070" w:type="dxa"/>
            <w:gridSpan w:val="2"/>
          </w:tcPr>
          <w:p w:rsidR="007D7E26" w:rsidRDefault="007D7E26" w:rsidP="00767F1B"/>
        </w:tc>
        <w:tc>
          <w:tcPr>
            <w:tcW w:w="2476" w:type="dxa"/>
            <w:gridSpan w:val="2"/>
            <w:tcBorders>
              <w:top w:val="single" w:sz="4" w:space="0" w:color="000000"/>
            </w:tcBorders>
          </w:tcPr>
          <w:p w:rsidR="007D7E26" w:rsidRDefault="007D7E26" w:rsidP="00767F1B"/>
        </w:tc>
      </w:tr>
    </w:tbl>
    <w:p w:rsidR="0086338B" w:rsidRDefault="0086338B" w:rsidP="0086338B">
      <w:pPr>
        <w:pStyle w:val="Heading1"/>
      </w:pPr>
      <w:r>
        <w:t>Summary:</w:t>
      </w:r>
    </w:p>
    <w:sdt>
      <w:sdtPr>
        <w:alias w:val="Details"/>
        <w:tag w:val="Details"/>
        <w:id w:val="-657150987"/>
        <w:placeholder>
          <w:docPart w:val="D640B0318729499CBE34664A5CF446C6"/>
        </w:placeholder>
      </w:sdtPr>
      <w:sdtEndPr/>
      <w:sdtContent>
        <w:p w:rsidR="00DA2E57" w:rsidRDefault="00DA2E57" w:rsidP="0086338B">
          <w:pPr>
            <w:pStyle w:val="EntryText"/>
          </w:pPr>
          <w:r>
            <w:t>PCB Bill of materials document was updated per PCB shop request.</w:t>
          </w:r>
        </w:p>
        <w:p w:rsidR="0086338B" w:rsidRDefault="00DA2E57" w:rsidP="0086338B">
          <w:pPr>
            <w:pStyle w:val="EntryText"/>
          </w:pPr>
          <w:r>
            <w:t>No component changes were made, just the reformatting of the BOM for clarification</w:t>
          </w:r>
        </w:p>
      </w:sdtContent>
    </w:sdt>
    <w:p w:rsidR="00B81C2A" w:rsidRDefault="00493168" w:rsidP="004D5473">
      <w:pPr>
        <w:pStyle w:val="Heading1"/>
      </w:pPr>
      <w:r>
        <w:t>Parts Affected:</w:t>
      </w: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3"/>
        <w:gridCol w:w="4597"/>
        <w:gridCol w:w="900"/>
        <w:gridCol w:w="720"/>
        <w:gridCol w:w="540"/>
        <w:gridCol w:w="900"/>
      </w:tblGrid>
      <w:tr w:rsidR="00B81C2A" w:rsidTr="00D90145">
        <w:trPr>
          <w:trHeight w:val="376"/>
        </w:trPr>
        <w:tc>
          <w:tcPr>
            <w:tcW w:w="1703" w:type="dxa"/>
            <w:shd w:val="clear" w:color="auto" w:fill="BFBFBF" w:themeFill="background1" w:themeFillShade="BF"/>
          </w:tcPr>
          <w:p w:rsidR="00B81C2A" w:rsidRPr="004D5473" w:rsidRDefault="00B81C2A" w:rsidP="00D90145">
            <w:pPr>
              <w:pStyle w:val="TableHeadings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4597" w:type="dxa"/>
            <w:shd w:val="clear" w:color="auto" w:fill="BFBFBF" w:themeFill="background1" w:themeFillShade="BF"/>
          </w:tcPr>
          <w:p w:rsidR="00B81C2A" w:rsidRPr="004D5473" w:rsidRDefault="00B81C2A" w:rsidP="00D90145">
            <w:pPr>
              <w:pStyle w:val="TableHeadings"/>
              <w:rPr>
                <w:rStyle w:val="Strong"/>
              </w:rPr>
            </w:pPr>
            <w:r>
              <w:t>Notes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B81C2A" w:rsidRPr="00C53F8F" w:rsidRDefault="00B81C2A" w:rsidP="00D90145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B81C2A" w:rsidRPr="00C53F8F" w:rsidRDefault="00B81C2A" w:rsidP="00D90145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540" w:type="dxa"/>
            <w:shd w:val="clear" w:color="auto" w:fill="BFBFBF" w:themeFill="background1" w:themeFillShade="BF"/>
          </w:tcPr>
          <w:p w:rsidR="00B81C2A" w:rsidRPr="00C53F8F" w:rsidRDefault="00B81C2A" w:rsidP="00D90145">
            <w:pPr>
              <w:pStyle w:val="TableHeadings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New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B81C2A" w:rsidRPr="00C53F8F" w:rsidRDefault="00B81C2A" w:rsidP="00D90145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</w:tr>
      <w:tr w:rsidR="00B81C2A" w:rsidTr="00316298">
        <w:trPr>
          <w:trHeight w:val="242"/>
        </w:trPr>
        <w:sdt>
          <w:sdtPr>
            <w:id w:val="-1876682296"/>
            <w:placeholder>
              <w:docPart w:val="021A8BA6BFEE40EEB1A192F506D3792C"/>
            </w:placeholder>
            <w:text/>
          </w:sdtPr>
          <w:sdtEndPr/>
          <w:sdtContent>
            <w:tc>
              <w:tcPr>
                <w:tcW w:w="1703" w:type="dxa"/>
                <w:vAlign w:val="center"/>
              </w:tcPr>
              <w:p w:rsidR="00B81C2A" w:rsidRDefault="00DA2E57" w:rsidP="00B81C2A">
                <w:pPr>
                  <w:jc w:val="center"/>
                </w:pPr>
                <w:r>
                  <w:t>70060</w:t>
                </w:r>
              </w:p>
            </w:tc>
          </w:sdtContent>
        </w:sdt>
        <w:sdt>
          <w:sdtPr>
            <w:id w:val="-1855715898"/>
            <w:placeholder>
              <w:docPart w:val="452AD43835374CE7816987DA2FC55D56"/>
            </w:placeholder>
            <w:text/>
          </w:sdtPr>
          <w:sdtEndPr/>
          <w:sdtContent>
            <w:tc>
              <w:tcPr>
                <w:tcW w:w="4597" w:type="dxa"/>
              </w:tcPr>
              <w:p w:rsidR="00B81C2A" w:rsidRDefault="00DA2E57" w:rsidP="00B81C2A">
                <w:pPr>
                  <w:jc w:val="left"/>
                </w:pPr>
                <w:r>
                  <w:t>Simple BOM reformatting</w:t>
                </w:r>
              </w:p>
            </w:tc>
          </w:sdtContent>
        </w:sdt>
        <w:sdt>
          <w:sdtPr>
            <w:id w:val="260808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:rsidR="00B81C2A" w:rsidRDefault="00B81C2A" w:rsidP="00B81C2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110193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:rsidR="00B81C2A" w:rsidRDefault="00B81C2A" w:rsidP="00B81C2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84876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:rsidR="00B81C2A" w:rsidRDefault="00B81C2A" w:rsidP="00B81C2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53012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:rsidR="00B81C2A" w:rsidRDefault="00B81C2A" w:rsidP="00B81C2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D4564E" w:rsidRDefault="00D4564E" w:rsidP="004D5473">
      <w:pPr>
        <w:pStyle w:val="Heading1"/>
      </w:pPr>
    </w:p>
    <w:p w:rsidR="00D4564E" w:rsidRDefault="00D4564E" w:rsidP="00D4564E">
      <w:pPr>
        <w:rPr>
          <w:rFonts w:ascii="Arial Black" w:eastAsiaTheme="majorEastAsia" w:hAnsi="Arial Black" w:cstheme="majorBidi"/>
          <w:sz w:val="24"/>
          <w:szCs w:val="28"/>
        </w:rPr>
      </w:pPr>
      <w:r>
        <w:br w:type="page"/>
      </w:r>
    </w:p>
    <w:p w:rsidR="00493168" w:rsidRDefault="00D67864" w:rsidP="004D5473">
      <w:pPr>
        <w:pStyle w:val="Heading1"/>
      </w:pPr>
      <w:r>
        <w:lastRenderedPageBreak/>
        <w:t>Detail</w:t>
      </w:r>
      <w:r w:rsidR="00493168">
        <w:t>:</w:t>
      </w:r>
    </w:p>
    <w:sdt>
      <w:sdtPr>
        <w:alias w:val="Details"/>
        <w:tag w:val="Details"/>
        <w:id w:val="135080344"/>
        <w:placeholder>
          <w:docPart w:val="562FDDB810534EC78D0C502AB48918BC"/>
        </w:placeholder>
      </w:sdtPr>
      <w:sdtEndPr/>
      <w:sdtContent>
        <w:p w:rsidR="00DA2E57" w:rsidRDefault="00DA2E57" w:rsidP="00DA2E57">
          <w:pPr>
            <w:spacing w:line="276" w:lineRule="auto"/>
            <w:jc w:val="left"/>
          </w:pPr>
          <w:r>
            <w:t>Minor BOM clarifications:</w:t>
          </w:r>
        </w:p>
        <w:p w:rsidR="00DA2E57" w:rsidRDefault="00DA2E57" w:rsidP="00DA2E57">
          <w:pPr>
            <w:spacing w:line="276" w:lineRule="auto"/>
            <w:jc w:val="left"/>
            <w:rPr>
              <w:rFonts w:ascii="Arial" w:eastAsia="Times New Roman" w:hAnsi="Arial" w:cs="Arial"/>
              <w:sz w:val="20"/>
              <w:szCs w:val="20"/>
            </w:rPr>
          </w:pPr>
          <w:r>
            <w:rPr>
              <w:rFonts w:ascii="Arial" w:eastAsia="Times New Roman" w:hAnsi="Arial" w:cs="Arial"/>
              <w:sz w:val="20"/>
              <w:szCs w:val="20"/>
            </w:rPr>
            <w:t>C</w:t>
          </w:r>
          <w:r w:rsidRPr="00DA2E57">
            <w:rPr>
              <w:rFonts w:ascii="Arial" w:eastAsia="Times New Roman" w:hAnsi="Arial" w:cs="Arial"/>
              <w:sz w:val="20"/>
              <w:szCs w:val="20"/>
            </w:rPr>
            <w:t>onsolidated R3 to line 18</w:t>
          </w:r>
        </w:p>
        <w:p w:rsidR="00DA2E57" w:rsidRDefault="00DA2E57" w:rsidP="00DA2E57">
          <w:pPr>
            <w:spacing w:line="276" w:lineRule="auto"/>
            <w:jc w:val="left"/>
            <w:rPr>
              <w:rFonts w:ascii="Arial" w:eastAsia="Times New Roman" w:hAnsi="Arial" w:cs="Arial"/>
              <w:sz w:val="20"/>
              <w:szCs w:val="20"/>
            </w:rPr>
          </w:pPr>
          <w:r>
            <w:rPr>
              <w:rFonts w:ascii="Arial" w:eastAsia="Times New Roman" w:hAnsi="Arial" w:cs="Arial"/>
              <w:sz w:val="20"/>
              <w:szCs w:val="20"/>
            </w:rPr>
            <w:t>C</w:t>
          </w:r>
          <w:r w:rsidRPr="00DA2E57">
            <w:rPr>
              <w:rFonts w:ascii="Arial" w:eastAsia="Times New Roman" w:hAnsi="Arial" w:cs="Arial"/>
              <w:sz w:val="20"/>
              <w:szCs w:val="20"/>
            </w:rPr>
            <w:t>onsolidated R5 to line 19</w:t>
          </w:r>
        </w:p>
        <w:p w:rsidR="00DA2E57" w:rsidRDefault="00DA2E57" w:rsidP="00DA2E57">
          <w:pPr>
            <w:pStyle w:val="EntryText"/>
          </w:pPr>
          <w:r w:rsidRPr="00DA2E57">
            <w:rPr>
              <w:rFonts w:ascii="Arial" w:eastAsia="Times New Roman" w:hAnsi="Arial" w:cs="Arial"/>
              <w:sz w:val="20"/>
              <w:szCs w:val="20"/>
            </w:rPr>
            <w:t>Corrected OEM P/N on line 29 (220 ohm)</w:t>
          </w:r>
        </w:p>
        <w:p w:rsidR="008E51AD" w:rsidRPr="008E51AD" w:rsidRDefault="00465537" w:rsidP="009C738B">
          <w:pPr>
            <w:pStyle w:val="EntryText"/>
          </w:pPr>
        </w:p>
      </w:sdtContent>
    </w:sdt>
    <w:p w:rsidR="00A33736" w:rsidRDefault="00A33736">
      <w:pPr>
        <w:spacing w:line="276" w:lineRule="auto"/>
        <w:jc w:val="left"/>
        <w:rPr>
          <w:rFonts w:ascii="Arial Black" w:eastAsiaTheme="majorEastAsia" w:hAnsi="Arial Black" w:cstheme="majorBidi"/>
          <w:b/>
          <w:bCs/>
          <w:sz w:val="24"/>
          <w:szCs w:val="28"/>
        </w:rPr>
      </w:pPr>
      <w:r>
        <w:br w:type="page"/>
      </w:r>
    </w:p>
    <w:p w:rsidR="00493168" w:rsidRDefault="00D67864" w:rsidP="004D5473">
      <w:pPr>
        <w:pStyle w:val="Heading1"/>
      </w:pPr>
      <w:r>
        <w:lastRenderedPageBreak/>
        <w:t>Action Item</w:t>
      </w:r>
      <w:r w:rsidR="00493168">
        <w:t>:</w:t>
      </w:r>
    </w:p>
    <w:tbl>
      <w:tblPr>
        <w:tblStyle w:val="TableGrid"/>
        <w:tblW w:w="9542" w:type="dxa"/>
        <w:tblLook w:val="04A0" w:firstRow="1" w:lastRow="0" w:firstColumn="1" w:lastColumn="0" w:noHBand="0" w:noVBand="1"/>
      </w:tblPr>
      <w:tblGrid>
        <w:gridCol w:w="6228"/>
        <w:gridCol w:w="1384"/>
        <w:gridCol w:w="1930"/>
      </w:tblGrid>
      <w:tr w:rsidR="00F15793" w:rsidRPr="00D67864" w:rsidTr="00700811">
        <w:trPr>
          <w:trHeight w:val="422"/>
        </w:trPr>
        <w:tc>
          <w:tcPr>
            <w:tcW w:w="6281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331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1930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F15793" w:rsidTr="00700811">
        <w:trPr>
          <w:trHeight w:val="399"/>
        </w:trPr>
        <w:sdt>
          <w:sdtPr>
            <w:id w:val="-1971043163"/>
            <w:placeholder>
              <w:docPart w:val="A8F5C78E00804840B24E2F571A2B664F"/>
            </w:placeholder>
            <w:text/>
          </w:sdtPr>
          <w:sdtEndPr/>
          <w:sdtContent>
            <w:tc>
              <w:tcPr>
                <w:tcW w:w="6281" w:type="dxa"/>
              </w:tcPr>
              <w:p w:rsidR="00F15793" w:rsidRDefault="00DA2E57" w:rsidP="00F15793">
                <w:r>
                  <w:t>Update BOM and send to PCB shop</w:t>
                </w:r>
              </w:p>
            </w:tc>
          </w:sdtContent>
        </w:sdt>
        <w:sdt>
          <w:sdtPr>
            <w:id w:val="2087713796"/>
            <w:placeholder>
              <w:docPart w:val="E70A6EFD0F514FB49693FFDD12647A22"/>
            </w:placeholder>
            <w:text/>
          </w:sdtPr>
          <w:sdtEndPr/>
          <w:sdtContent>
            <w:tc>
              <w:tcPr>
                <w:tcW w:w="1331" w:type="dxa"/>
              </w:tcPr>
              <w:p w:rsidR="00F15793" w:rsidRDefault="00DA2E57" w:rsidP="00F15793">
                <w:proofErr w:type="spellStart"/>
                <w:r>
                  <w:t>Engineeering</w:t>
                </w:r>
                <w:proofErr w:type="spellEnd"/>
              </w:p>
            </w:tc>
          </w:sdtContent>
        </w:sdt>
        <w:sdt>
          <w:sdtPr>
            <w:id w:val="1101070738"/>
            <w:placeholder>
              <w:docPart w:val="790E7267ABD841E3ADEB7D649830B168"/>
            </w:placeholder>
            <w:text/>
          </w:sdtPr>
          <w:sdtEndPr/>
          <w:sdtContent>
            <w:tc>
              <w:tcPr>
                <w:tcW w:w="1930" w:type="dxa"/>
              </w:tcPr>
              <w:p w:rsidR="00F15793" w:rsidRDefault="00DA2E57" w:rsidP="00F15793">
                <w:r>
                  <w:t>GD</w:t>
                </w:r>
              </w:p>
            </w:tc>
          </w:sdtContent>
        </w:sdt>
      </w:tr>
    </w:tbl>
    <w:p w:rsidR="00A33736" w:rsidRDefault="00A33736" w:rsidP="004D5473">
      <w:pPr>
        <w:pStyle w:val="Heading1"/>
      </w:pPr>
    </w:p>
    <w:p w:rsidR="00A33736" w:rsidRDefault="00A33736" w:rsidP="00A33736">
      <w:pPr>
        <w:rPr>
          <w:rFonts w:ascii="Arial Black" w:eastAsiaTheme="majorEastAsia" w:hAnsi="Arial Black" w:cstheme="majorBidi"/>
          <w:sz w:val="24"/>
          <w:szCs w:val="28"/>
        </w:rPr>
      </w:pPr>
      <w:r>
        <w:br w:type="page"/>
      </w:r>
    </w:p>
    <w:p w:rsidR="00493168" w:rsidRDefault="0086338B" w:rsidP="004D5473">
      <w:pPr>
        <w:pStyle w:val="Heading1"/>
      </w:pPr>
      <w:r>
        <w:lastRenderedPageBreak/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p w:rsidR="00A33736" w:rsidRPr="00A33736" w:rsidRDefault="00A33736" w:rsidP="00A3373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1705"/>
      </w:tblGrid>
      <w:tr w:rsidR="00A33736" w:rsidRPr="00A00248" w:rsidTr="00F24473">
        <w:trPr>
          <w:cantSplit/>
          <w:tblHeader/>
        </w:trPr>
        <w:tc>
          <w:tcPr>
            <w:tcW w:w="4088" w:type="pct"/>
            <w:shd w:val="clear" w:color="000000" w:fill="D9D9D9"/>
            <w:hideMark/>
          </w:tcPr>
          <w:p w:rsidR="00A33736" w:rsidRPr="00A00248" w:rsidRDefault="00A33736" w:rsidP="00F24473">
            <w:pPr>
              <w:pStyle w:val="TableTitle"/>
            </w:pPr>
            <w:r>
              <w:t>Document</w:t>
            </w:r>
          </w:p>
        </w:tc>
        <w:tc>
          <w:tcPr>
            <w:tcW w:w="912" w:type="pct"/>
            <w:shd w:val="clear" w:color="000000" w:fill="D9D9D9"/>
            <w:noWrap/>
            <w:hideMark/>
          </w:tcPr>
          <w:p w:rsidR="00A33736" w:rsidRPr="00A00248" w:rsidRDefault="00BC6D5D" w:rsidP="00F24473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:rsidTr="00C934E1">
        <w:trPr>
          <w:cantSplit/>
          <w:trHeight w:val="144"/>
        </w:trPr>
        <w:sdt>
          <w:sdtPr>
            <w:rPr>
              <w:rFonts w:asciiTheme="minorHAnsi" w:hAnsiTheme="minorHAnsi"/>
              <w:sz w:val="22"/>
            </w:rPr>
            <w:id w:val="712468427"/>
            <w:placeholder>
              <w:docPart w:val="B4A801356FBC4EC38C52CCDA397914FC"/>
            </w:placeholder>
            <w:text/>
          </w:sdtPr>
          <w:sdtEndPr/>
          <w:sdtContent>
            <w:tc>
              <w:tcPr>
                <w:tcW w:w="4088" w:type="pct"/>
                <w:shd w:val="clear" w:color="auto" w:fill="auto"/>
                <w:vAlign w:val="center"/>
                <w:hideMark/>
              </w:tcPr>
              <w:p w:rsidR="00A33736" w:rsidRPr="00C934E1" w:rsidRDefault="00DA2E57" w:rsidP="00C934E1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>70060_bom.xls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</w:rPr>
            <w:id w:val="598153410"/>
            <w:placeholder>
              <w:docPart w:val="AE81A14D7BC145BBA9C3BEA528CBD2A0"/>
            </w:placeholder>
            <w:text/>
          </w:sdtPr>
          <w:sdtEndPr/>
          <w:sdtContent>
            <w:tc>
              <w:tcPr>
                <w:tcW w:w="912" w:type="pct"/>
                <w:shd w:val="clear" w:color="auto" w:fill="auto"/>
                <w:noWrap/>
                <w:vAlign w:val="center"/>
                <w:hideMark/>
              </w:tcPr>
              <w:p w:rsidR="00A33736" w:rsidRPr="00C934E1" w:rsidRDefault="00DA2E57" w:rsidP="00C934E1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>a</w:t>
                </w:r>
              </w:p>
            </w:tc>
          </w:sdtContent>
        </w:sdt>
      </w:tr>
    </w:tbl>
    <w:p w:rsidR="008E51AD" w:rsidRPr="008E51AD" w:rsidRDefault="008E51AD" w:rsidP="008E51AD"/>
    <w:p w:rsidR="00493168" w:rsidRDefault="00493168" w:rsidP="00493168"/>
    <w:p w:rsidR="00493168" w:rsidRDefault="00493168" w:rsidP="00AF37FE">
      <w:pPr>
        <w:pStyle w:val="EndOfOrder"/>
      </w:pPr>
      <w:r>
        <w:t>-- End Of Order --</w:t>
      </w:r>
    </w:p>
    <w:sectPr w:rsidR="00493168" w:rsidSect="008D40E4">
      <w:headerReference w:type="default" r:id="rId12"/>
      <w:footerReference w:type="default" r:id="rId13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537" w:rsidRDefault="00465537" w:rsidP="00EB2AA5">
      <w:pPr>
        <w:spacing w:after="0"/>
      </w:pPr>
      <w:r>
        <w:separator/>
      </w:r>
    </w:p>
  </w:endnote>
  <w:endnote w:type="continuationSeparator" w:id="0">
    <w:p w:rsidR="00465537" w:rsidRDefault="00465537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9F8" w:rsidRDefault="00BD237B" w:rsidP="006A69F8">
    <w:pPr>
      <w:pStyle w:val="Footer"/>
    </w:pPr>
    <w:r>
      <w:t>© 2015</w:t>
    </w:r>
    <w:r w:rsidR="006A69F8">
      <w:t xml:space="preserve"> VideoRay,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 w:rsidR="00DA2E57">
      <w:rPr>
        <w:b/>
        <w:noProof/>
      </w:rPr>
      <w:t>4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 w:rsidR="00DA2E57">
      <w:rPr>
        <w:b/>
        <w:noProof/>
      </w:rPr>
      <w:t>4</w:t>
    </w:r>
    <w:r w:rsidR="006A69F8">
      <w:rPr>
        <w:b/>
      </w:rPr>
      <w:fldChar w:fldCharType="end"/>
    </w:r>
  </w:p>
  <w:p w:rsidR="00EB2AA5" w:rsidRDefault="0086338B">
    <w:pPr>
      <w:pStyle w:val="Footer"/>
      <w:rPr>
        <w:b/>
      </w:rPr>
    </w:pPr>
    <w:r>
      <w:t xml:space="preserve">EN-002 | Rev. </w:t>
    </w:r>
    <w:r w:rsidR="00B81C2A">
      <w:t>B | 6/10/2016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:rsidR="00A869D0" w:rsidRDefault="00A86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537" w:rsidRDefault="00465537" w:rsidP="00EB2AA5">
      <w:pPr>
        <w:spacing w:after="0"/>
      </w:pPr>
      <w:r>
        <w:separator/>
      </w:r>
    </w:p>
  </w:footnote>
  <w:footnote w:type="continuationSeparator" w:id="0">
    <w:p w:rsidR="00465537" w:rsidRDefault="00465537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724" w:rsidRDefault="00C90E7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99055A" wp14:editId="6499055B">
          <wp:simplePos x="0" y="0"/>
          <wp:positionH relativeFrom="margin">
            <wp:posOffset>4645660</wp:posOffset>
          </wp:positionH>
          <wp:positionV relativeFrom="page">
            <wp:posOffset>182880</wp:posOffset>
          </wp:positionV>
          <wp:extent cx="1298448" cy="4663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hr_2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8448" cy="4663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5724">
      <w:tab/>
    </w:r>
    <w:r w:rsidR="0030572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0BE"/>
    <w:rsid w:val="00015039"/>
    <w:rsid w:val="000426DE"/>
    <w:rsid w:val="00051E3D"/>
    <w:rsid w:val="00070EDC"/>
    <w:rsid w:val="00080725"/>
    <w:rsid w:val="000970C5"/>
    <w:rsid w:val="000B4E53"/>
    <w:rsid w:val="000C12B0"/>
    <w:rsid w:val="000F0FBC"/>
    <w:rsid w:val="001018ED"/>
    <w:rsid w:val="001062FE"/>
    <w:rsid w:val="00110043"/>
    <w:rsid w:val="001109E0"/>
    <w:rsid w:val="0016226D"/>
    <w:rsid w:val="00170B6A"/>
    <w:rsid w:val="001A0423"/>
    <w:rsid w:val="001D2989"/>
    <w:rsid w:val="00200F12"/>
    <w:rsid w:val="00203F38"/>
    <w:rsid w:val="00204166"/>
    <w:rsid w:val="0020559E"/>
    <w:rsid w:val="002116EC"/>
    <w:rsid w:val="002452A7"/>
    <w:rsid w:val="00250E74"/>
    <w:rsid w:val="0027398B"/>
    <w:rsid w:val="002C14B6"/>
    <w:rsid w:val="003002F8"/>
    <w:rsid w:val="00305724"/>
    <w:rsid w:val="0030748D"/>
    <w:rsid w:val="0030778F"/>
    <w:rsid w:val="00307B5A"/>
    <w:rsid w:val="0032723A"/>
    <w:rsid w:val="003430BE"/>
    <w:rsid w:val="0035030C"/>
    <w:rsid w:val="0035599B"/>
    <w:rsid w:val="003C4D05"/>
    <w:rsid w:val="003E513B"/>
    <w:rsid w:val="003E7FE2"/>
    <w:rsid w:val="00406937"/>
    <w:rsid w:val="00425890"/>
    <w:rsid w:val="00440481"/>
    <w:rsid w:val="004530F5"/>
    <w:rsid w:val="00464BF1"/>
    <w:rsid w:val="00465537"/>
    <w:rsid w:val="00493168"/>
    <w:rsid w:val="00497905"/>
    <w:rsid w:val="004B6A1F"/>
    <w:rsid w:val="004C3674"/>
    <w:rsid w:val="004D5473"/>
    <w:rsid w:val="004E552F"/>
    <w:rsid w:val="004E5FEF"/>
    <w:rsid w:val="004F2BC5"/>
    <w:rsid w:val="004F5672"/>
    <w:rsid w:val="00501127"/>
    <w:rsid w:val="00525BF5"/>
    <w:rsid w:val="0055743B"/>
    <w:rsid w:val="00564421"/>
    <w:rsid w:val="00575608"/>
    <w:rsid w:val="005C246E"/>
    <w:rsid w:val="005D2EFE"/>
    <w:rsid w:val="005D49F7"/>
    <w:rsid w:val="005D5C6D"/>
    <w:rsid w:val="005E2C5E"/>
    <w:rsid w:val="006306C3"/>
    <w:rsid w:val="00644D20"/>
    <w:rsid w:val="00672F0B"/>
    <w:rsid w:val="006778D4"/>
    <w:rsid w:val="00680EF6"/>
    <w:rsid w:val="006A69F8"/>
    <w:rsid w:val="006D0EDB"/>
    <w:rsid w:val="006D1A50"/>
    <w:rsid w:val="00700811"/>
    <w:rsid w:val="00702CAF"/>
    <w:rsid w:val="00703E16"/>
    <w:rsid w:val="00713522"/>
    <w:rsid w:val="00767F1B"/>
    <w:rsid w:val="0078230D"/>
    <w:rsid w:val="00782E71"/>
    <w:rsid w:val="007847ED"/>
    <w:rsid w:val="007C2259"/>
    <w:rsid w:val="007C52CA"/>
    <w:rsid w:val="007D7E26"/>
    <w:rsid w:val="007E2235"/>
    <w:rsid w:val="007E300E"/>
    <w:rsid w:val="007F43F7"/>
    <w:rsid w:val="007F7B9B"/>
    <w:rsid w:val="0080699D"/>
    <w:rsid w:val="00807EF0"/>
    <w:rsid w:val="0084381B"/>
    <w:rsid w:val="00844B2E"/>
    <w:rsid w:val="00845F3D"/>
    <w:rsid w:val="0086338B"/>
    <w:rsid w:val="008635C4"/>
    <w:rsid w:val="00890E6C"/>
    <w:rsid w:val="008A17A3"/>
    <w:rsid w:val="008C5931"/>
    <w:rsid w:val="008D40E4"/>
    <w:rsid w:val="008D4B40"/>
    <w:rsid w:val="008D680A"/>
    <w:rsid w:val="008E51AD"/>
    <w:rsid w:val="008E76D2"/>
    <w:rsid w:val="00900071"/>
    <w:rsid w:val="00910587"/>
    <w:rsid w:val="00920826"/>
    <w:rsid w:val="009517A5"/>
    <w:rsid w:val="00952CBC"/>
    <w:rsid w:val="00953729"/>
    <w:rsid w:val="00963C50"/>
    <w:rsid w:val="009A0439"/>
    <w:rsid w:val="009B5022"/>
    <w:rsid w:val="009B784C"/>
    <w:rsid w:val="009C738B"/>
    <w:rsid w:val="009E59CC"/>
    <w:rsid w:val="009E755E"/>
    <w:rsid w:val="00A00446"/>
    <w:rsid w:val="00A00903"/>
    <w:rsid w:val="00A02A2E"/>
    <w:rsid w:val="00A03412"/>
    <w:rsid w:val="00A10309"/>
    <w:rsid w:val="00A17C19"/>
    <w:rsid w:val="00A26531"/>
    <w:rsid w:val="00A27B85"/>
    <w:rsid w:val="00A33736"/>
    <w:rsid w:val="00A36F3E"/>
    <w:rsid w:val="00A37AED"/>
    <w:rsid w:val="00A61DBD"/>
    <w:rsid w:val="00A64579"/>
    <w:rsid w:val="00A753CD"/>
    <w:rsid w:val="00A869D0"/>
    <w:rsid w:val="00A86F82"/>
    <w:rsid w:val="00AB168D"/>
    <w:rsid w:val="00AB6005"/>
    <w:rsid w:val="00AC4DEB"/>
    <w:rsid w:val="00AF37FE"/>
    <w:rsid w:val="00B20C8F"/>
    <w:rsid w:val="00B24E2A"/>
    <w:rsid w:val="00B25D00"/>
    <w:rsid w:val="00B305DC"/>
    <w:rsid w:val="00B66740"/>
    <w:rsid w:val="00B77D72"/>
    <w:rsid w:val="00B80923"/>
    <w:rsid w:val="00B81C2A"/>
    <w:rsid w:val="00B956AF"/>
    <w:rsid w:val="00BC5886"/>
    <w:rsid w:val="00BC6D5D"/>
    <w:rsid w:val="00BD237B"/>
    <w:rsid w:val="00BF2159"/>
    <w:rsid w:val="00C3152D"/>
    <w:rsid w:val="00C41E14"/>
    <w:rsid w:val="00C44711"/>
    <w:rsid w:val="00C56245"/>
    <w:rsid w:val="00C632EA"/>
    <w:rsid w:val="00C663E3"/>
    <w:rsid w:val="00C80EDF"/>
    <w:rsid w:val="00C90E7E"/>
    <w:rsid w:val="00C934E1"/>
    <w:rsid w:val="00CA343E"/>
    <w:rsid w:val="00CD559F"/>
    <w:rsid w:val="00CE49AF"/>
    <w:rsid w:val="00D0628A"/>
    <w:rsid w:val="00D06628"/>
    <w:rsid w:val="00D43CEC"/>
    <w:rsid w:val="00D4564E"/>
    <w:rsid w:val="00D61E8E"/>
    <w:rsid w:val="00D63723"/>
    <w:rsid w:val="00D67864"/>
    <w:rsid w:val="00D707BB"/>
    <w:rsid w:val="00D76BA8"/>
    <w:rsid w:val="00DA2085"/>
    <w:rsid w:val="00DA2E57"/>
    <w:rsid w:val="00DC0A45"/>
    <w:rsid w:val="00DF2B10"/>
    <w:rsid w:val="00E104B0"/>
    <w:rsid w:val="00E26501"/>
    <w:rsid w:val="00E40A10"/>
    <w:rsid w:val="00E5095A"/>
    <w:rsid w:val="00E55FAA"/>
    <w:rsid w:val="00E836B0"/>
    <w:rsid w:val="00E94E10"/>
    <w:rsid w:val="00E9764A"/>
    <w:rsid w:val="00EA0EFB"/>
    <w:rsid w:val="00EB2AA5"/>
    <w:rsid w:val="00EC4CC0"/>
    <w:rsid w:val="00F11C43"/>
    <w:rsid w:val="00F15793"/>
    <w:rsid w:val="00F2577D"/>
    <w:rsid w:val="00F26C79"/>
    <w:rsid w:val="00F325AB"/>
    <w:rsid w:val="00F46491"/>
    <w:rsid w:val="00F65F92"/>
    <w:rsid w:val="00FD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559505"/>
  <w15:docId w15:val="{6FCB074B-5CC7-4A73-8C3E-AF932758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5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525BF5"/>
    <w:rPr>
      <w:rFonts w:asciiTheme="majorHAnsi" w:eastAsiaTheme="majorEastAsia" w:hAnsiTheme="majorHAnsi" w:cstheme="majorBidi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YG_~1\AppData\Local\Temp\EN-002%20-%20E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62FDDB810534EC78D0C502AB48918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0A89F4-221B-46C6-80A0-8E0550A5A0B6}"/>
      </w:docPartPr>
      <w:docPartBody>
        <w:p w:rsidR="00000000" w:rsidRDefault="00101403">
          <w:pPr>
            <w:pStyle w:val="562FDDB810534EC78D0C502AB48918BC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31A6A4D33E9847D49DB95A9CAC77CF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3F994-BE35-4E6E-AF39-3C85182917F7}"/>
      </w:docPartPr>
      <w:docPartBody>
        <w:p w:rsidR="00000000" w:rsidRDefault="00101403">
          <w:pPr>
            <w:pStyle w:val="31A6A4D33E9847D49DB95A9CAC77CF91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06A7E88C02C94B35B8DDD0038C6FE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993A8-F1F1-4CB1-8238-DEBE87EDB3FD}"/>
      </w:docPartPr>
      <w:docPartBody>
        <w:p w:rsidR="00000000" w:rsidRDefault="00101403">
          <w:pPr>
            <w:pStyle w:val="06A7E88C02C94B35B8DDD0038C6FE2B2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8E65800620B14A54A7D0C8D4D1BDB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A9EBB-7E57-4E6C-B9BE-5974FBBD2194}"/>
      </w:docPartPr>
      <w:docPartBody>
        <w:p w:rsidR="00000000" w:rsidRDefault="00101403">
          <w:pPr>
            <w:pStyle w:val="8E65800620B14A54A7D0C8D4D1BDBBB9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FFFA509B69E94004BF9521D212433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9049B-DB5B-4EE9-A2BC-77B9FAB29366}"/>
      </w:docPartPr>
      <w:docPartBody>
        <w:p w:rsidR="00000000" w:rsidRDefault="00101403">
          <w:pPr>
            <w:pStyle w:val="FFFA509B69E94004BF9521D21243366B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6B602EBC0F8445CB96AEEF7CF314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76D98-0392-4723-A819-EA62CD386938}"/>
      </w:docPartPr>
      <w:docPartBody>
        <w:p w:rsidR="00000000" w:rsidRDefault="00101403">
          <w:pPr>
            <w:pStyle w:val="6B602EBC0F8445CB96AEEF7CF31428AF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A489167998AB4205A3D2089B24CD2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18B6E-A9B2-418C-B253-494807DA9024}"/>
      </w:docPartPr>
      <w:docPartBody>
        <w:p w:rsidR="00000000" w:rsidRDefault="00101403">
          <w:pPr>
            <w:pStyle w:val="A489167998AB4205A3D2089B24CD2408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D0E855CE038D47D593481787999EB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62D87-2789-4AF7-A7C9-9BAB54ED5EE4}"/>
      </w:docPartPr>
      <w:docPartBody>
        <w:p w:rsidR="00000000" w:rsidRDefault="00101403">
          <w:pPr>
            <w:pStyle w:val="D0E855CE038D47D593481787999EB29D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C8D2F8D6A5C149F4A80EC78F230AE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5CB28-5177-4F43-8C8A-062D8F3430AD}"/>
      </w:docPartPr>
      <w:docPartBody>
        <w:p w:rsidR="00000000" w:rsidRDefault="00101403">
          <w:pPr>
            <w:pStyle w:val="C8D2F8D6A5C149F4A80EC78F230AE285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D640B0318729499CBE34664A5CF44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84176-4BA8-4AF1-94EF-84477FD13EA1}"/>
      </w:docPartPr>
      <w:docPartBody>
        <w:p w:rsidR="00000000" w:rsidRDefault="00101403">
          <w:pPr>
            <w:pStyle w:val="D640B0318729499CBE34664A5CF446C6"/>
          </w:pPr>
          <w:r w:rsidRPr="00730463">
            <w:rPr>
              <w:rStyle w:val="PlaceholderText"/>
            </w:rPr>
            <w:t>Click here to</w:t>
          </w:r>
          <w:r w:rsidRPr="00730463">
            <w:rPr>
              <w:rStyle w:val="PlaceholderText"/>
            </w:rPr>
            <w:t xml:space="preserve"> enter text.</w:t>
          </w:r>
        </w:p>
      </w:docPartBody>
    </w:docPart>
    <w:docPart>
      <w:docPartPr>
        <w:name w:val="021A8BA6BFEE40EEB1A192F506D37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F0B27-C1E9-4E20-BA91-05533E43D7BA}"/>
      </w:docPartPr>
      <w:docPartBody>
        <w:p w:rsidR="00000000" w:rsidRDefault="00101403">
          <w:pPr>
            <w:pStyle w:val="021A8BA6BFEE40EEB1A192F506D3792C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452AD43835374CE7816987DA2FC55D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E49D5-1BCB-4B33-87BA-52F0949A939C}"/>
      </w:docPartPr>
      <w:docPartBody>
        <w:p w:rsidR="00000000" w:rsidRDefault="00101403">
          <w:pPr>
            <w:pStyle w:val="452AD43835374CE7816987DA2FC55D56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A8F5C78E00804840B24E2F571A2B6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655E0-1B59-4A0E-AB41-D44212F6C988}"/>
      </w:docPartPr>
      <w:docPartBody>
        <w:p w:rsidR="00000000" w:rsidRDefault="00101403">
          <w:pPr>
            <w:pStyle w:val="A8F5C78E00804840B24E2F571A2B664F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E70A6EFD0F514FB49693FFDD12647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0BD3C-7C04-4095-90E6-24FC69C1DA9F}"/>
      </w:docPartPr>
      <w:docPartBody>
        <w:p w:rsidR="00000000" w:rsidRDefault="00101403">
          <w:pPr>
            <w:pStyle w:val="E70A6EFD0F514FB49693FFDD12647A22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790E7267ABD841E3ADEB7D649830B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579A6-175F-4333-ABE9-BA3671D90102}"/>
      </w:docPartPr>
      <w:docPartBody>
        <w:p w:rsidR="00000000" w:rsidRDefault="00101403">
          <w:pPr>
            <w:pStyle w:val="790E7267ABD841E3ADEB7D649830B168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B4A801356FBC4EC38C52CCDA39791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FFE39-DE43-4321-B458-C5B01295F045}"/>
      </w:docPartPr>
      <w:docPartBody>
        <w:p w:rsidR="00000000" w:rsidRDefault="00101403">
          <w:pPr>
            <w:pStyle w:val="B4A801356FBC4EC38C52CCDA397914FC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AE81A14D7BC145BBA9C3BEA528CBD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FC9E7-EC3D-48E2-9129-4BA379E002EA}"/>
      </w:docPartPr>
      <w:docPartBody>
        <w:p w:rsidR="00000000" w:rsidRDefault="00101403">
          <w:pPr>
            <w:pStyle w:val="AE81A14D7BC145BBA9C3BEA528CBD2A0"/>
          </w:pPr>
          <w:r w:rsidRPr="0073046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403"/>
    <w:rsid w:val="0010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562FDDB810534EC78D0C502AB48918BC">
    <w:name w:val="562FDDB810534EC78D0C502AB48918BC"/>
  </w:style>
  <w:style w:type="paragraph" w:customStyle="1" w:styleId="31A6A4D33E9847D49DB95A9CAC77CF91">
    <w:name w:val="31A6A4D33E9847D49DB95A9CAC77CF91"/>
  </w:style>
  <w:style w:type="paragraph" w:customStyle="1" w:styleId="06A7E88C02C94B35B8DDD0038C6FE2B2">
    <w:name w:val="06A7E88C02C94B35B8DDD0038C6FE2B2"/>
  </w:style>
  <w:style w:type="paragraph" w:customStyle="1" w:styleId="8E65800620B14A54A7D0C8D4D1BDBBB9">
    <w:name w:val="8E65800620B14A54A7D0C8D4D1BDBBB9"/>
  </w:style>
  <w:style w:type="paragraph" w:customStyle="1" w:styleId="FFFA509B69E94004BF9521D21243366B">
    <w:name w:val="FFFA509B69E94004BF9521D21243366B"/>
  </w:style>
  <w:style w:type="paragraph" w:customStyle="1" w:styleId="6B602EBC0F8445CB96AEEF7CF31428AF">
    <w:name w:val="6B602EBC0F8445CB96AEEF7CF31428AF"/>
  </w:style>
  <w:style w:type="paragraph" w:customStyle="1" w:styleId="A489167998AB4205A3D2089B24CD2408">
    <w:name w:val="A489167998AB4205A3D2089B24CD2408"/>
  </w:style>
  <w:style w:type="paragraph" w:customStyle="1" w:styleId="D0E855CE038D47D593481787999EB29D">
    <w:name w:val="D0E855CE038D47D593481787999EB29D"/>
  </w:style>
  <w:style w:type="paragraph" w:customStyle="1" w:styleId="C8D2F8D6A5C149F4A80EC78F230AE285">
    <w:name w:val="C8D2F8D6A5C149F4A80EC78F230AE285"/>
  </w:style>
  <w:style w:type="paragraph" w:customStyle="1" w:styleId="D640B0318729499CBE34664A5CF446C6">
    <w:name w:val="D640B0318729499CBE34664A5CF446C6"/>
  </w:style>
  <w:style w:type="paragraph" w:customStyle="1" w:styleId="021A8BA6BFEE40EEB1A192F506D3792C">
    <w:name w:val="021A8BA6BFEE40EEB1A192F506D3792C"/>
  </w:style>
  <w:style w:type="paragraph" w:customStyle="1" w:styleId="452AD43835374CE7816987DA2FC55D56">
    <w:name w:val="452AD43835374CE7816987DA2FC55D56"/>
  </w:style>
  <w:style w:type="paragraph" w:customStyle="1" w:styleId="F8E39E605D8A48F0B5DFB93D645F2798">
    <w:name w:val="F8E39E605D8A48F0B5DFB93D645F2798"/>
  </w:style>
  <w:style w:type="paragraph" w:customStyle="1" w:styleId="A8F5C78E00804840B24E2F571A2B664F">
    <w:name w:val="A8F5C78E00804840B24E2F571A2B664F"/>
  </w:style>
  <w:style w:type="paragraph" w:customStyle="1" w:styleId="E70A6EFD0F514FB49693FFDD12647A22">
    <w:name w:val="E70A6EFD0F514FB49693FFDD12647A22"/>
  </w:style>
  <w:style w:type="paragraph" w:customStyle="1" w:styleId="790E7267ABD841E3ADEB7D649830B168">
    <w:name w:val="790E7267ABD841E3ADEB7D649830B168"/>
  </w:style>
  <w:style w:type="paragraph" w:customStyle="1" w:styleId="B4A801356FBC4EC38C52CCDA397914FC">
    <w:name w:val="B4A801356FBC4EC38C52CCDA397914FC"/>
  </w:style>
  <w:style w:type="paragraph" w:customStyle="1" w:styleId="AE81A14D7BC145BBA9C3BEA528CBD2A0">
    <w:name w:val="AE81A14D7BC145BBA9C3BEA528CBD2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7AC1FECE10D44A3D7607A3B2BD126" ma:contentTypeVersion="18" ma:contentTypeDescription="Create a new document." ma:contentTypeScope="" ma:versionID="8a0b3cee44aa5fbcecb9263b1804b1e2">
  <xsd:schema xmlns:xsd="http://www.w3.org/2001/XMLSchema" xmlns:xs="http://www.w3.org/2001/XMLSchema" xmlns:p="http://schemas.microsoft.com/office/2006/metadata/properties" xmlns:ns2="87a550cc-9d09-4d38-a0b5-6b293e2a0501" xmlns:ns3="14dec4fa-b35b-4519-8dc8-41b126ed9c10" xmlns:ns4="91acb0fd-bdde-43a2-a4ae-1f09e041d458" targetNamespace="http://schemas.microsoft.com/office/2006/metadata/properties" ma:root="true" ma:fieldsID="4baed910862c7c585b53699353e4d94d" ns2:_="" ns3:_="" ns4:_="">
    <xsd:import namespace="87a550cc-9d09-4d38-a0b5-6b293e2a0501"/>
    <xsd:import namespace="14dec4fa-b35b-4519-8dc8-41b126ed9c10"/>
    <xsd:import namespace="91acb0fd-bdde-43a2-a4ae-1f09e041d4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Location" minOccurs="0"/>
                <xsd:element ref="ns4:_Flow_SignoffStatu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6473e08-a39a-451b-b7c8-59ade7233ea0}" ma:internalName="TaxCatchAll" ma:showField="CatchAllData" ma:web="87a550cc-9d09-4d38-a0b5-6b293e2a0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ec4fa-b35b-4519-8dc8-41b126ed9c10" elementFormDefault="qualified">
    <xsd:import namespace="http://schemas.microsoft.com/office/2006/documentManagement/types"/>
    <xsd:import namespace="http://schemas.microsoft.com/office/infopath/2007/PartnerControls"/>
    <xsd:element name="LastSharedByUser" ma:index="13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cb0fd-bdde-43a2-a4ae-1f09e041d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e411903-252f-47fc-a060-1e399c2a1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MIKE-2065420215-2080</_dlc_DocId>
    <_dlc_DocIdUrl xmlns="87a550cc-9d09-4d38-a0b5-6b293e2a0501">
      <Url>https://videoray.sharepoint.com/engineering/_layouts/15/DocIdRedir.aspx?ID=MIKE-2065420215-2080</Url>
      <Description>MIKE-2065420215-2080</Description>
    </_dlc_DocIdUrl>
    <lcf76f155ced4ddcb4097134ff3c332f xmlns="91acb0fd-bdde-43a2-a4ae-1f09e041d458">
      <Terms xmlns="http://schemas.microsoft.com/office/infopath/2007/PartnerControls"/>
    </lcf76f155ced4ddcb4097134ff3c332f>
    <TaxCatchAll xmlns="87a550cc-9d09-4d38-a0b5-6b293e2a0501" xsi:nil="true"/>
    <_Flow_SignoffStatus xmlns="91acb0fd-bdde-43a2-a4ae-1f09e041d45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6EFCA2-68DA-4A41-930D-B1263B3C499E}"/>
</file>

<file path=customXml/itemProps3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28BEC3-0981-4540-B931-81DAF2F69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</Template>
  <TotalTime>5</TotalTime>
  <Pages>4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andy.goldstein@videoray.com</dc:creator>
  <cp:lastModifiedBy>andrew goldstein</cp:lastModifiedBy>
  <cp:revision>2</cp:revision>
  <cp:lastPrinted>2014-02-21T21:08:00Z</cp:lastPrinted>
  <dcterms:created xsi:type="dcterms:W3CDTF">2017-04-19T14:26:00Z</dcterms:created>
  <dcterms:modified xsi:type="dcterms:W3CDTF">2017-04-19T14:31:00Z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0x010100E0D7AC1FECE10D44A3D7607A3B2BD126</vt:lpwstr>
  </property>
  <property fmtid="{D5CDD505-2E9C-101B-9397-08002B2CF9AE}" pid="3" name="_dlc_DocIdItemGuid">
    <vt:lpwstr>96c5a24e-c5ff-4640-ad8f-8abd2f497dd5</vt:lpwstr>
  </property>
</Properties>
</file>